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251"/>
        <w:gridCol w:w="321"/>
        <w:gridCol w:w="1573"/>
        <w:gridCol w:w="1508"/>
        <w:gridCol w:w="77"/>
      </w:tblGrid>
      <w:tr w:rsidR="00D84340" w:rsidTr="00CF54E8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CF54E8">
            <w:pPr>
              <w:ind w:left="-108" w:right="-352"/>
            </w:pPr>
            <w:r>
              <w:t>Приложение 3</w:t>
            </w:r>
          </w:p>
        </w:tc>
      </w:tr>
      <w:tr w:rsidR="00D84340" w:rsidTr="00CF54E8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CF54E8">
            <w:pPr>
              <w:ind w:left="-108" w:right="-352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84340" w:rsidTr="00CF54E8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340" w:rsidRDefault="00541782" w:rsidP="00CF54E8">
            <w:pPr>
              <w:ind w:left="-108" w:right="-352"/>
            </w:pPr>
            <w:r w:rsidRPr="00541782">
              <w:t>от 24 ноября 2023 года № 43-418</w:t>
            </w:r>
            <w:r w:rsidR="00D84340">
              <w:t xml:space="preserve"> 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</w:tr>
      <w:tr w:rsidR="00D84340" w:rsidTr="00D84340">
        <w:trPr>
          <w:cantSplit/>
        </w:trPr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64E" w:rsidRDefault="00D84340" w:rsidP="00D84340">
            <w:pPr>
              <w:jc w:val="center"/>
            </w:pPr>
            <w: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</w:p>
          <w:p w:rsidR="00D84340" w:rsidRDefault="00D84340" w:rsidP="00D84340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тыс. руб.</w:t>
            </w:r>
          </w:p>
        </w:tc>
      </w:tr>
      <w:tr w:rsidR="00D84340" w:rsidTr="00D84340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Рз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2025 год</w:t>
            </w:r>
          </w:p>
        </w:tc>
      </w:tr>
      <w:tr w:rsidR="00D84340" w:rsidTr="00D84340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/>
        </w:tc>
      </w:tr>
    </w:tbl>
    <w:p w:rsidR="00D84340" w:rsidRPr="00D84340" w:rsidRDefault="00D8434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585"/>
      </w:tblGrid>
      <w:tr w:rsidR="00D84340" w:rsidTr="00D84340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pPr>
              <w:jc w:val="center"/>
            </w:pPr>
            <w:r>
              <w:t>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2 874 255,9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2 725 302,6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2 821 770,0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8 512,3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156 267,8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156 267,8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156 267,8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154 988,8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18 857,0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137 410,8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136 131,8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117 689,8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114 164,8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21 897,0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1 055 930,4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1 037 729,5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1 055 930,4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1 037 729,5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345 231,7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341 417,3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319 398,3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316 085,7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294 098,1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294 173,7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21 270,6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18 458,0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3 454,0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7 417,9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2 878,6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2 878,6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2 819,1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12 216,0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710 698,7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696 312,2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657 321,9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642 622,9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628 397,1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612 303,9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28 058,5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30 209,0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1 154,4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1 933,0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1 790,4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142,6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3 254,6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37 117,9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30 148,3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29 191,6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6 969,6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7 926,3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10 468,5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7 563,7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7 302,8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3 165,7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217 800,3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211 891,3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23 706,9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20 655,6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23 706,9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20 655,6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13 709,3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13 709,3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13 709,3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11 365,0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1 331,6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194 093,4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191 235,7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55 394,2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58 554,2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10 780,8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10 780,8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46 113,4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47 773,4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43 265,2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45 665,2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2 108,2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138 699,2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132 681,5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133 061,0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126 864,3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129 807,3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122 732,7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3 981,6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5 638,2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5 438,2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1 425 579,5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1 162 160,0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1 258 623,5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340 953,5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340 953,5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340 953,5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340 092,3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327 104,1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220 137,3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216 217,0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117 631,6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107 885,1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145 537,9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20 957,3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14 957,3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124 595,6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7 562,2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7 562,2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272 849,0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272 849,0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272 849,0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293 235,9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250 026,3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273 205,3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22 289,9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19 980,1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660 067,9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616 231,6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31 929,2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27 005,3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31 929,2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27 005,3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28 326,9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23 413,8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3 591,5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628 138,7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589 226,3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26 333,2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26 333,2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62 464,3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52 124,7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48 352,0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37 470,4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10 918,8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13 647,2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2 602,8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1 007,1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37 221,3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29 721,3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2 738,3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1 568,4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2 738,3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1 568,4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129 365,3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128 700,0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116 496,1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109 486,6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24 928,0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23 410,6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24 081,9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24 081,9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24 081,9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23 311,6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22 006,3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20 672,1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2 639,5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91 568,1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86 076,0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85 960,7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85 960,7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90 073,1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85 860,7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71 311,2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74 246,5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11 317,8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7 153 841,8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6 218 906,7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49 131,9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49 131,9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49 131,9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49 131,9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1 476,3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7 207,6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8 085,0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3 427 834,4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3 513 405,6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3 358 224,4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3 465 542,2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3 358 224,4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3 465 542,2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340 909,4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179 924,1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179 924,1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179 924,1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293 032,0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1 450 549,3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1 378 549,3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1 378 549,3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1 941 178,6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1 714 227,7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294 253,9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294 253,9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1 419 973,8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1 419 973,8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49 610,0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49 610,0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49 610,0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47 863,4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47 212,8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45 721,4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3 618 605,2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2 548 279,4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3 470 483,2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2 394 408,4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3 470 483,2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2 394 408,4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1 882 500,8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1 588 168,2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1 389 390,8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1 500 867,7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1 389 390,8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1 500 867,7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315 644,4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87 300,5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280 705,0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73 394,2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13 906,3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66 454,4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57 265,2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42 166,9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19 838,9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15 098,3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19 838,9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15 098,3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63 353,6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63 353,6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63 353,6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119 390,3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99 390,3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99 390,3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благоустройству территорий (1 этап)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2 675,0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746 300,0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746 000,0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117 122,9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101 215,5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43 511,7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57 703,8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57 703,8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57 703,8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115 404,6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38 466,4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38 466,4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38 466,4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26 297,3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32 220,5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6 243,0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1 374,1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38 997,1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115 545,7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2 450,2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31 676,8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103 095,5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27 224,9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102 895,5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99 895,5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99 895,5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4 870,1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8 304 079,4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1 687 170,5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1 067 400,9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6 749 089,2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759 706,6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144 253,4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146 863,9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96 753,4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94 004,7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66 753,4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71 128,7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66 753,4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38 136,9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33 720,3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38 136,9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33 720,3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25 959,2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27 533,1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25 959,2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27 533,1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46 558,6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46 558,6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46 558,6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46 558,6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6 365 605,4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555 922,0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5 874 839,2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5 874 839,2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3 957 377,5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3 676 308,5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281 069,0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1 383 168,3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1 014 846,1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368 322,3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398 300,1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398 300,1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135 993,3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68 001,5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67 991,8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231 469,9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20 595,0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20 595,0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20 595,0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210 874,9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210 874,9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210 277,7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473 084,1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175 488,4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162 674,8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377 774,8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164 941,4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152 127,8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224 022,8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161 982,0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152 127,8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208 931,4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152 127,8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35 085,6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35 085,6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98 031,0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97 790,2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15 916,5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15 162,0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81 869,6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82 388,2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4 016,8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4 016,8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34 819,3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15 235,2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34 819,3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15 235,2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12 679,0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3 888,6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3 888,6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90 028,2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90 028,2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63 356,3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63 356,3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25 906,9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21 195,0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858 601,8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567 382,2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390 148,0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399 118,2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270 317,7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284 118,2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241 503,3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248 361,0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147 473,6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147 473,6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86 178,6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100 887,4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70 517,7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87 766,0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13 121,4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23 293,1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22 811,2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17 183,1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17 183,1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6 474,2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5 628,1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6 474,2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5 628,1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12 946,0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12 946,0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12 946,0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3 398,9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119 830,3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119 830,3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261 755,1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259 438,1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258 931,1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80 374,3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71 303,3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5 577,7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3 166,4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3 030,0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223 304,4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193 090,5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61 326,7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61 326,7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61 326,7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54 370,8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55 252,8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51 270,8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43 515,1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42 203,0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11 651,9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8 982,0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5 347,8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5 347,8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47 583,3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28 221,7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6 871,8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6 871,8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1 871,8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25 284,2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25 284,2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25 284,2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21 349,9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24 460,6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20 666,5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100 391,5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100 391,5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91 551,1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91 569,2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87 739,2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87 740,2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3 818,6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5 533,4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3 288,9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2 824,8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7 261,4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7 261,4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17 246,7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2 313,5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14 940,6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16 354 674,0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12 774 165,2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11 968 405,7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4 481 315,7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3 788 344,2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4 476 981,4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3 787 303,4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4 476 981,4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3 787 303,4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4 323 148,8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3 769 949,9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3 769 538,2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1 659 471,8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1 461 794,7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1 659 471,8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1 461 794,7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2 621 968,7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2 307 743,5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2 621 968,7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2 307 743,5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17 765,2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131 483,6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4 035,3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4 035,3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9 898 887,6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7 448 720,3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6 647 172,3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1 818,7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9 883 382,7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6 643 657,6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8 107 295,7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6 643 307,6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6 228 334,3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5 941 195,2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806 322,7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855 720,3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806 322,7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855 720,3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5 019 828,1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4 802 177,5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37 921,8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34 033,6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891,1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4 981 015,2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4 767 252,8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98 416,0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98 066,0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285 913,2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282 806,8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3 973,0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281 940,2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278 833,8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708 641,0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586 833,3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124 611,3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124 611,3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30 687,3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30 626,1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112 634,6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113 023,0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112 532,6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112 921,0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443 123,0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443 123,0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1 447,2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1 025 097,3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79 073,4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79 073,4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146 520,9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145 470,9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66 798,6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40 292,2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3 102,9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3 102,9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13 670,1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31 029,3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13 670,1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31 029,3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3 027,6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3 027,6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3 002,0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70 512,1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70 512,1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70 232,0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1 775 719,6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1 775 719,6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75 901,1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75 901,1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Погашение кредиторской задолженности прошлых лет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1 263 255,8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951 313,2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717 186,8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474 656,4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717 186,8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474 656,4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662 414,5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472 741,4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12 827,7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12 827,7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5 600,7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1 915,0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1 915,0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544 687,2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476 332,8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544 586,0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476 332,8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540 641,3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376 332,8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394 992,1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363 575,3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394 992,1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363 575,3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14 216,6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12 757,5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11 619,1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10 137,1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2 613,2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96 468,9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2 907,2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93 561,7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3 944,7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100 000,0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7 796,9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4 788,3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4 055,5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3 818,3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3 803,6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1 315,4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198,9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1 173,5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1 173,5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1 173,5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15 652,5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14 652,5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14 652,5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5 963,5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10 287,4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4 296,3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695 154,5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561 135,2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280 523,1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175 866,6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206 234,5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132 239,9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132 239,9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132 239,9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115 553,0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29 076,1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39 071,1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31 237,5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32 310,2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26 723,2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4 498,8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28 963,2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19 380,8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4 162,9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732,0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34 487,9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32 436,7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32 107,9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1 980,2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2 379,0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349 931,3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329 562,9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349 395,8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329 562,9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342 171,2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322 338,3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308 468,8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292 240,5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33 529,6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30 041,9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7 224,6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6 983,1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6 983,1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884 422,5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518 640,8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514 945,6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814 895,6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456 948,5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453 253,2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794 063,3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440 771,8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781 567,2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427 769,0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22 451,4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14 143,0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223 125,7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123 954,9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54 654,1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32 972,0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396 966,1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256 602,5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256 602,5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256 602,5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8 807,1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8 807,1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53 622,0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15 234,1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13 002,8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12 102,8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11 727,4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4 755,3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1 822,8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2 932,5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6 040,1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2 043,5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69 526,9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61 692,4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33 278,1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31 639,0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29 434,8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4 352,5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3 843,3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28 414,3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30 502,4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24 997,0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3 025,1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3 409,9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864 306,4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820 573,7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187 132,2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69 032,9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69 032,9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851,5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1 020,2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57 811,7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68 012,7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77 237,3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77 237,3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1 141,5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68 144,2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76 095,8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40 862,0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40 862,0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603,8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34 730,8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40 258,2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303 499,8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247 753,8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236 288,0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240 384,1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17 316,5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17 030,5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11 947,0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2 251,0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9 651,9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9 696,0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12 253,6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10 045,6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12 142,8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10 461,9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10 461,9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181,9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8 720,0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10 280,0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1 664,7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1 664,7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1 620,0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186 724,2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186 724,2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186 724,2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2 800,8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169 395,3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183 923,4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6 601,8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6 504,3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767,9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62 828,5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330 138,9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317 722,7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323 104,0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317 722,7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315 934,9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7 869,1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1 787,8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1 787,8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1 770,1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6 009,3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67 839,6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67 965,0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47,0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67 799,6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67 799,6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36 664,3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36 789,7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35 545,4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35 014,7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1 760,6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14,4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31 009,9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24 492,8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22 837,7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6 517,1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8 172,2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645 727,1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391 699,2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340,3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377 818,2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107 018,5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377 441,2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106 772,5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109 064,4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104 001,9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4 390,0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95 596,3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97 155,4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96 012,1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96 012,1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943,3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1 406,3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943,3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2 067,6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388,9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164,4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164,4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224,5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97 148,4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3 755,6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2 770,6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171 228,4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159 604,5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159 604,5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159 604,5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246,0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242 917,6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258 742,9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186,2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241 697,1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192 176,4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192 176,4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257 904,7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167 777,0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229 511,7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167 777,0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229 511,7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190,6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21 375,3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28 202,4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19 793,3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26 052,0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1 582,0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2 150,4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2 812,4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2 258,9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49 520,7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34 550,0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7 824,4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652,0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628,0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88,0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24 649,2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25 597,5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1 903,4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663,4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423,4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23 694,1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22 683,7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22 683,7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1 010,4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lastRenderedPageBreak/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242 000,0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657,6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241 342,4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D84340" w:rsidRDefault="00D84340" w:rsidP="00D84340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241 342,4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340" w:rsidRDefault="00D84340" w:rsidP="00D84340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207 412,7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241 342,4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88664E">
            <w:pPr>
              <w:jc w:val="right"/>
            </w:pPr>
            <w:r>
              <w:t>37 424 934,</w:t>
            </w:r>
            <w:r w:rsidR="0088664E">
              <w:t>3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26 331 492,5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  <w:r>
              <w:t>24 171 423,0</w:t>
            </w:r>
          </w:p>
        </w:tc>
      </w:tr>
      <w:tr w:rsidR="00D84340" w:rsidTr="00D84340">
        <w:trPr>
          <w:cantSplit/>
        </w:trPr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r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</w:tr>
      <w:tr w:rsidR="00D84340" w:rsidTr="00D84340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340" w:rsidRDefault="00D84340" w:rsidP="00D84340">
            <w:pPr>
              <w:jc w:val="right"/>
            </w:pPr>
          </w:p>
        </w:tc>
      </w:tr>
    </w:tbl>
    <w:p w:rsidR="00D84340" w:rsidRPr="003677FE" w:rsidRDefault="00D84340" w:rsidP="00D84340"/>
    <w:p w:rsidR="00E2598B" w:rsidRPr="00D84340" w:rsidRDefault="00E2598B" w:rsidP="00D84340"/>
    <w:sectPr w:rsidR="00E2598B" w:rsidRPr="00D84340" w:rsidSect="00D84340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261" w:rsidRDefault="00D31261" w:rsidP="00D84340">
      <w:r>
        <w:separator/>
      </w:r>
    </w:p>
  </w:endnote>
  <w:endnote w:type="continuationSeparator" w:id="1">
    <w:p w:rsidR="00D31261" w:rsidRDefault="00D31261" w:rsidP="00D8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261" w:rsidRDefault="00D31261" w:rsidP="00D84340">
      <w:r>
        <w:separator/>
      </w:r>
    </w:p>
  </w:footnote>
  <w:footnote w:type="continuationSeparator" w:id="1">
    <w:p w:rsidR="00D31261" w:rsidRDefault="00D31261" w:rsidP="00D84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40" w:rsidRDefault="0043792B" w:rsidP="00D8434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434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4340" w:rsidRDefault="00D843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40" w:rsidRDefault="0043792B" w:rsidP="00D8434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434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42BD">
      <w:rPr>
        <w:rStyle w:val="a7"/>
        <w:noProof/>
      </w:rPr>
      <w:t>128</w:t>
    </w:r>
    <w:r>
      <w:rPr>
        <w:rStyle w:val="a7"/>
      </w:rPr>
      <w:fldChar w:fldCharType="end"/>
    </w:r>
  </w:p>
  <w:p w:rsidR="00D84340" w:rsidRDefault="00D843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4340"/>
    <w:rsid w:val="002C3F39"/>
    <w:rsid w:val="002C5C1A"/>
    <w:rsid w:val="0043792B"/>
    <w:rsid w:val="00484876"/>
    <w:rsid w:val="00541782"/>
    <w:rsid w:val="006808C6"/>
    <w:rsid w:val="006C00C9"/>
    <w:rsid w:val="008842BD"/>
    <w:rsid w:val="0088664E"/>
    <w:rsid w:val="00A24CAF"/>
    <w:rsid w:val="00B912FD"/>
    <w:rsid w:val="00CF54E8"/>
    <w:rsid w:val="00D31261"/>
    <w:rsid w:val="00D84340"/>
    <w:rsid w:val="00DC124D"/>
    <w:rsid w:val="00DD7546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D8434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D8434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D843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D84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D84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D843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D843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D843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D84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D84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D84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D84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D84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D84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D84340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D843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D843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D843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D84340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D843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D843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D843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D843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D843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D843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D84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D84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D843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D843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D84340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D84340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84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340"/>
  </w:style>
  <w:style w:type="paragraph" w:styleId="a5">
    <w:name w:val="footer"/>
    <w:basedOn w:val="a"/>
    <w:link w:val="a6"/>
    <w:uiPriority w:val="99"/>
    <w:semiHidden/>
    <w:unhideWhenUsed/>
    <w:rsid w:val="00D84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340"/>
  </w:style>
  <w:style w:type="character" w:styleId="a7">
    <w:name w:val="page number"/>
    <w:basedOn w:val="a0"/>
    <w:uiPriority w:val="99"/>
    <w:semiHidden/>
    <w:unhideWhenUsed/>
    <w:rsid w:val="00D84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162</TotalTime>
  <Pages>128</Pages>
  <Words>34090</Words>
  <Characters>194319</Characters>
  <Application>Microsoft Office Word</Application>
  <DocSecurity>0</DocSecurity>
  <Lines>1619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2023-11-24T05:43:00Z</dcterms:created>
  <dcterms:modified xsi:type="dcterms:W3CDTF">2023-11-24T12:35:00Z</dcterms:modified>
</cp:coreProperties>
</file>